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3F2D6D" w14:textId="77777777" w:rsidR="00FF79A4" w:rsidRDefault="00FF79A4" w:rsidP="00FF79A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Margaret RYGEMAN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fl.1498)</w:t>
      </w:r>
    </w:p>
    <w:p w14:paraId="63BE74BB" w14:textId="77777777" w:rsidR="00FF79A4" w:rsidRDefault="00FF79A4" w:rsidP="00FF79A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Widow.</w:t>
      </w:r>
    </w:p>
    <w:p w14:paraId="1C910460" w14:textId="77777777" w:rsidR="00FF79A4" w:rsidRDefault="00FF79A4" w:rsidP="00FF79A4">
      <w:pPr>
        <w:pStyle w:val="NoSpacing"/>
        <w:rPr>
          <w:rFonts w:cs="Times New Roman"/>
          <w:szCs w:val="24"/>
        </w:rPr>
      </w:pPr>
    </w:p>
    <w:p w14:paraId="02619392" w14:textId="77777777" w:rsidR="00FF79A4" w:rsidRDefault="00FF79A4" w:rsidP="00FF79A4">
      <w:pPr>
        <w:pStyle w:val="NoSpacing"/>
        <w:rPr>
          <w:rFonts w:cs="Times New Roman"/>
          <w:szCs w:val="24"/>
        </w:rPr>
      </w:pPr>
    </w:p>
    <w:p w14:paraId="74670075" w14:textId="77777777" w:rsidR="00FF79A4" w:rsidRDefault="00FF79A4" w:rsidP="00FF79A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1498</w:t>
      </w:r>
      <w:r>
        <w:rPr>
          <w:rFonts w:cs="Times New Roman"/>
          <w:szCs w:val="24"/>
        </w:rPr>
        <w:tab/>
        <w:t xml:space="preserve">The Dean and Canons of </w:t>
      </w:r>
      <w:proofErr w:type="spellStart"/>
      <w:proofErr w:type="gramStart"/>
      <w:r>
        <w:rPr>
          <w:rFonts w:cs="Times New Roman"/>
          <w:szCs w:val="24"/>
        </w:rPr>
        <w:t>St.Stephen’s</w:t>
      </w:r>
      <w:proofErr w:type="spellEnd"/>
      <w:proofErr w:type="gramEnd"/>
      <w:r>
        <w:rPr>
          <w:rFonts w:cs="Times New Roman"/>
          <w:szCs w:val="24"/>
        </w:rPr>
        <w:t xml:space="preserve"> Chapel, Westminster(q.v.), brought</w:t>
      </w:r>
    </w:p>
    <w:p w14:paraId="2E898018" w14:textId="77777777" w:rsidR="00FF79A4" w:rsidRDefault="00FF79A4" w:rsidP="00FF79A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a plaint of debt against her, William Dalton, Vicar of </w:t>
      </w:r>
      <w:proofErr w:type="spellStart"/>
      <w:r>
        <w:rPr>
          <w:rFonts w:cs="Times New Roman"/>
          <w:szCs w:val="24"/>
        </w:rPr>
        <w:t>Themingham</w:t>
      </w:r>
      <w:proofErr w:type="spellEnd"/>
      <w:r>
        <w:rPr>
          <w:rFonts w:cs="Times New Roman"/>
          <w:szCs w:val="24"/>
        </w:rPr>
        <w:t xml:space="preserve">, </w:t>
      </w:r>
    </w:p>
    <w:p w14:paraId="6C03DF60" w14:textId="77777777" w:rsidR="00FF79A4" w:rsidRDefault="00FF79A4" w:rsidP="00FF79A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Kent(q.v.), and John </w:t>
      </w:r>
      <w:proofErr w:type="spellStart"/>
      <w:r>
        <w:rPr>
          <w:rFonts w:cs="Times New Roman"/>
          <w:szCs w:val="24"/>
        </w:rPr>
        <w:t>Fyssher</w:t>
      </w:r>
      <w:proofErr w:type="spellEnd"/>
      <w:r>
        <w:rPr>
          <w:rFonts w:cs="Times New Roman"/>
          <w:szCs w:val="24"/>
        </w:rPr>
        <w:t xml:space="preserve"> of London, bladesmith(q.v.).</w:t>
      </w:r>
    </w:p>
    <w:p w14:paraId="6B9D4ABA" w14:textId="77777777" w:rsidR="00FF79A4" w:rsidRDefault="00FF79A4" w:rsidP="00FF79A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B24D95">
          <w:rPr>
            <w:rStyle w:val="Hyperlink"/>
            <w:rFonts w:cs="Times New Roman"/>
            <w:szCs w:val="24"/>
          </w:rPr>
          <w:t>https://waalt.uh.edu/index.php/CP40no943Index</w:t>
        </w:r>
      </w:hyperlink>
      <w:r>
        <w:rPr>
          <w:rFonts w:cs="Times New Roman"/>
          <w:szCs w:val="24"/>
        </w:rPr>
        <w:t xml:space="preserve"> )</w:t>
      </w:r>
    </w:p>
    <w:p w14:paraId="0C48AE4B" w14:textId="77777777" w:rsidR="00FF79A4" w:rsidRDefault="00FF79A4" w:rsidP="00FF79A4">
      <w:pPr>
        <w:pStyle w:val="NoSpacing"/>
        <w:rPr>
          <w:rFonts w:cs="Times New Roman"/>
          <w:szCs w:val="24"/>
        </w:rPr>
      </w:pPr>
    </w:p>
    <w:p w14:paraId="5B533C4D" w14:textId="77777777" w:rsidR="00FF79A4" w:rsidRDefault="00FF79A4" w:rsidP="00FF79A4">
      <w:pPr>
        <w:pStyle w:val="NoSpacing"/>
        <w:rPr>
          <w:rFonts w:cs="Times New Roman"/>
          <w:szCs w:val="24"/>
        </w:rPr>
      </w:pPr>
    </w:p>
    <w:p w14:paraId="233D33A3" w14:textId="77777777" w:rsidR="00FF79A4" w:rsidRDefault="00FF79A4" w:rsidP="00FF79A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11 May 2023</w:t>
      </w:r>
    </w:p>
    <w:p w14:paraId="5CAF71D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80EFCE" w14:textId="77777777" w:rsidR="00FF79A4" w:rsidRDefault="00FF79A4" w:rsidP="009139A6">
      <w:r>
        <w:separator/>
      </w:r>
    </w:p>
  </w:endnote>
  <w:endnote w:type="continuationSeparator" w:id="0">
    <w:p w14:paraId="0C4CE876" w14:textId="77777777" w:rsidR="00FF79A4" w:rsidRDefault="00FF79A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B42D2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CBD7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2B5A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AE29EE" w14:textId="77777777" w:rsidR="00FF79A4" w:rsidRDefault="00FF79A4" w:rsidP="009139A6">
      <w:r>
        <w:separator/>
      </w:r>
    </w:p>
  </w:footnote>
  <w:footnote w:type="continuationSeparator" w:id="0">
    <w:p w14:paraId="7B4DEC69" w14:textId="77777777" w:rsidR="00FF79A4" w:rsidRDefault="00FF79A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A1AA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338B4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603E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9A4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  <w:rsid w:val="00FF7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538FA3"/>
  <w15:chartTrackingRefBased/>
  <w15:docId w15:val="{99591715-3000-4398-8DBC-FE0DB96AE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FF79A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no943Index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57</Words>
  <Characters>331</Characters>
  <Application>Microsoft Office Word</Application>
  <DocSecurity>0</DocSecurity>
  <Lines>2</Lines>
  <Paragraphs>1</Paragraphs>
  <ScaleCrop>false</ScaleCrop>
  <Company/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2023-05-13T12:10:00Z</dcterms:created>
  <dcterms:modified xsi:type="dcterms:W3CDTF">2023-05-13T12:11:00Z</dcterms:modified>
</cp:coreProperties>
</file>